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Dreifachsporthalle Oberbruch/ Elektroinstallatio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anierung Dreifachsporthalle Oberbruch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